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45A93" w14:textId="77777777" w:rsidR="002E105C" w:rsidRDefault="002E105C" w:rsidP="002E10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MORTON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F339890" w14:textId="77777777" w:rsidR="002E105C" w:rsidRDefault="002E105C" w:rsidP="002E10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Wimbourne</w:t>
      </w:r>
      <w:proofErr w:type="spellEnd"/>
      <w:r>
        <w:rPr>
          <w:rFonts w:ascii="Times New Roman" w:hAnsi="Times New Roman" w:cs="Times New Roman"/>
        </w:rPr>
        <w:t xml:space="preserve"> Minster, Dorset. Dyer.</w:t>
      </w:r>
    </w:p>
    <w:p w14:paraId="09709A04" w14:textId="77777777" w:rsidR="002E105C" w:rsidRDefault="002E105C" w:rsidP="002E105C">
      <w:pPr>
        <w:rPr>
          <w:rFonts w:ascii="Times New Roman" w:hAnsi="Times New Roman" w:cs="Times New Roman"/>
        </w:rPr>
      </w:pPr>
    </w:p>
    <w:p w14:paraId="3FD14CCA" w14:textId="77777777" w:rsidR="002E105C" w:rsidRDefault="002E105C" w:rsidP="002E105C">
      <w:pPr>
        <w:rPr>
          <w:rFonts w:ascii="Times New Roman" w:hAnsi="Times New Roman" w:cs="Times New Roman"/>
        </w:rPr>
      </w:pPr>
    </w:p>
    <w:p w14:paraId="5B7BCA35" w14:textId="77777777" w:rsidR="002E105C" w:rsidRDefault="002E105C" w:rsidP="002E10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Joan(q.v.).</w:t>
      </w:r>
    </w:p>
    <w:p w14:paraId="37093184" w14:textId="77777777" w:rsidR="002E105C" w:rsidRDefault="002E105C" w:rsidP="002E10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105F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6BD5BC2" w14:textId="77777777" w:rsidR="002E105C" w:rsidRDefault="002E105C" w:rsidP="002E105C">
      <w:pPr>
        <w:rPr>
          <w:rFonts w:ascii="Times New Roman" w:hAnsi="Times New Roman" w:cs="Times New Roman"/>
        </w:rPr>
      </w:pPr>
    </w:p>
    <w:p w14:paraId="59761444" w14:textId="77777777" w:rsidR="002E105C" w:rsidRDefault="002E105C" w:rsidP="002E105C">
      <w:pPr>
        <w:rPr>
          <w:rFonts w:ascii="Times New Roman" w:hAnsi="Times New Roman" w:cs="Times New Roman"/>
        </w:rPr>
      </w:pPr>
    </w:p>
    <w:p w14:paraId="21F45909" w14:textId="77777777" w:rsidR="002E105C" w:rsidRDefault="002E105C" w:rsidP="002E10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time.   (ibid.)</w:t>
      </w:r>
    </w:p>
    <w:p w14:paraId="36086A10" w14:textId="77777777" w:rsidR="002E105C" w:rsidRDefault="002E105C" w:rsidP="002E105C">
      <w:pPr>
        <w:rPr>
          <w:rFonts w:ascii="Times New Roman" w:hAnsi="Times New Roman" w:cs="Times New Roman"/>
        </w:rPr>
      </w:pPr>
    </w:p>
    <w:p w14:paraId="7BD9BFB3" w14:textId="77777777" w:rsidR="002E105C" w:rsidRDefault="002E105C" w:rsidP="002E105C">
      <w:pPr>
        <w:rPr>
          <w:rFonts w:ascii="Times New Roman" w:hAnsi="Times New Roman" w:cs="Times New Roman"/>
        </w:rPr>
      </w:pPr>
    </w:p>
    <w:p w14:paraId="6B9C38B3" w14:textId="77777777" w:rsidR="002E105C" w:rsidRDefault="002E105C" w:rsidP="002E10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Executrix:   Joan.   (ibid.)</w:t>
      </w:r>
    </w:p>
    <w:p w14:paraId="633822D6" w14:textId="77777777" w:rsidR="002E105C" w:rsidRDefault="002E105C" w:rsidP="002E105C">
      <w:pPr>
        <w:rPr>
          <w:rFonts w:ascii="Times New Roman" w:hAnsi="Times New Roman" w:cs="Times New Roman"/>
        </w:rPr>
      </w:pPr>
    </w:p>
    <w:p w14:paraId="7B9D56A9" w14:textId="77777777" w:rsidR="002E105C" w:rsidRDefault="002E105C" w:rsidP="002E105C">
      <w:pPr>
        <w:rPr>
          <w:rFonts w:ascii="Times New Roman" w:hAnsi="Times New Roman" w:cs="Times New Roman"/>
        </w:rPr>
      </w:pPr>
    </w:p>
    <w:p w14:paraId="5E129950" w14:textId="77777777" w:rsidR="002E105C" w:rsidRDefault="002E105C" w:rsidP="002E10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February 2019</w:t>
      </w:r>
    </w:p>
    <w:p w14:paraId="57024A8E" w14:textId="77777777" w:rsidR="006B2F86" w:rsidRPr="00E71FC3" w:rsidRDefault="002E105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AC1D5" w14:textId="77777777" w:rsidR="002E105C" w:rsidRDefault="002E105C" w:rsidP="00E71FC3">
      <w:r>
        <w:separator/>
      </w:r>
    </w:p>
  </w:endnote>
  <w:endnote w:type="continuationSeparator" w:id="0">
    <w:p w14:paraId="5FFD540A" w14:textId="77777777" w:rsidR="002E105C" w:rsidRDefault="002E105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A9C0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315F0" w14:textId="77777777" w:rsidR="002E105C" w:rsidRDefault="002E105C" w:rsidP="00E71FC3">
      <w:r>
        <w:separator/>
      </w:r>
    </w:p>
  </w:footnote>
  <w:footnote w:type="continuationSeparator" w:id="0">
    <w:p w14:paraId="486CE173" w14:textId="77777777" w:rsidR="002E105C" w:rsidRDefault="002E105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05C"/>
    <w:rsid w:val="001A7C09"/>
    <w:rsid w:val="002E105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EB673"/>
  <w15:chartTrackingRefBased/>
  <w15:docId w15:val="{D0DE6D74-3B9F-4A1C-A2F3-3F7D831B3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105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E10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2019-03-06T19:27:00Z</dcterms:created>
  <dcterms:modified xsi:type="dcterms:W3CDTF">2019-03-06T19:28:00Z</dcterms:modified>
</cp:coreProperties>
</file>